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87256" w14:textId="77777777" w:rsidR="00E97E7E" w:rsidRDefault="00E97E7E" w:rsidP="00E97E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FE6EF55" w14:textId="77777777" w:rsidR="00E97E7E" w:rsidRDefault="00E97E7E" w:rsidP="00E97E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born in Germany. </w:t>
      </w:r>
      <w:proofErr w:type="spellStart"/>
      <w:r>
        <w:rPr>
          <w:rFonts w:cs="Times New Roman"/>
          <w:szCs w:val="24"/>
        </w:rPr>
        <w:t>Cordiner</w:t>
      </w:r>
      <w:proofErr w:type="spellEnd"/>
      <w:r>
        <w:rPr>
          <w:rFonts w:cs="Times New Roman"/>
          <w:szCs w:val="24"/>
        </w:rPr>
        <w:t>.</w:t>
      </w:r>
    </w:p>
    <w:p w14:paraId="69788284" w14:textId="77777777" w:rsidR="00E97E7E" w:rsidRDefault="00E97E7E" w:rsidP="00E97E7E">
      <w:pPr>
        <w:pStyle w:val="NoSpacing"/>
        <w:rPr>
          <w:rFonts w:cs="Times New Roman"/>
          <w:szCs w:val="24"/>
        </w:rPr>
      </w:pPr>
    </w:p>
    <w:p w14:paraId="4F33FEB5" w14:textId="77777777" w:rsidR="00E97E7E" w:rsidRDefault="00E97E7E" w:rsidP="00E97E7E">
      <w:pPr>
        <w:pStyle w:val="NoSpacing"/>
        <w:rPr>
          <w:rFonts w:cs="Times New Roman"/>
          <w:szCs w:val="24"/>
        </w:rPr>
      </w:pPr>
    </w:p>
    <w:p w14:paraId="18BF5028" w14:textId="77777777" w:rsidR="00E97E7E" w:rsidRDefault="00E97E7E" w:rsidP="00E97E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</w:t>
      </w: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was granted letters of denization.    (C.P.R. 1476-85 p.552)</w:t>
      </w:r>
    </w:p>
    <w:p w14:paraId="7E72BF4E" w14:textId="77777777" w:rsidR="00E97E7E" w:rsidRDefault="00E97E7E" w:rsidP="00E97E7E">
      <w:pPr>
        <w:pStyle w:val="NoSpacing"/>
        <w:rPr>
          <w:rFonts w:cs="Times New Roman"/>
          <w:szCs w:val="24"/>
        </w:rPr>
      </w:pPr>
    </w:p>
    <w:p w14:paraId="13221D0F" w14:textId="77777777" w:rsidR="00E97E7E" w:rsidRDefault="00E97E7E" w:rsidP="00E97E7E">
      <w:pPr>
        <w:pStyle w:val="NoSpacing"/>
        <w:rPr>
          <w:rFonts w:cs="Times New Roman"/>
          <w:szCs w:val="24"/>
        </w:rPr>
      </w:pPr>
    </w:p>
    <w:p w14:paraId="1EC17688" w14:textId="77777777" w:rsidR="00E97E7E" w:rsidRDefault="00E97E7E" w:rsidP="00E97E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April 2023</w:t>
      </w:r>
    </w:p>
    <w:p w14:paraId="34CC9E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8C90E" w14:textId="77777777" w:rsidR="00E97E7E" w:rsidRDefault="00E97E7E" w:rsidP="009139A6">
      <w:r>
        <w:separator/>
      </w:r>
    </w:p>
  </w:endnote>
  <w:endnote w:type="continuationSeparator" w:id="0">
    <w:p w14:paraId="473EFBE8" w14:textId="77777777" w:rsidR="00E97E7E" w:rsidRDefault="00E97E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32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0B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533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AA59F" w14:textId="77777777" w:rsidR="00E97E7E" w:rsidRDefault="00E97E7E" w:rsidP="009139A6">
      <w:r>
        <w:separator/>
      </w:r>
    </w:p>
  </w:footnote>
  <w:footnote w:type="continuationSeparator" w:id="0">
    <w:p w14:paraId="3C1D72FD" w14:textId="77777777" w:rsidR="00E97E7E" w:rsidRDefault="00E97E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35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AEC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2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E7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7E7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F58D5"/>
  <w15:chartTrackingRefBased/>
  <w15:docId w15:val="{C78AC0D8-FAA5-40AF-9FA1-546C9C361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2023-04-07T19:14:00Z</dcterms:created>
  <dcterms:modified xsi:type="dcterms:W3CDTF">2023-04-07T19:14:00Z</dcterms:modified>
</cp:coreProperties>
</file>